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65" w:rsidRPr="00BC65A2" w:rsidRDefault="00C74865" w:rsidP="00BC65A2">
      <w:pPr>
        <w:jc w:val="center"/>
        <w:rPr>
          <w:b/>
          <w:sz w:val="28"/>
          <w:szCs w:val="28"/>
        </w:rPr>
      </w:pPr>
      <w:r w:rsidRPr="00BC65A2">
        <w:rPr>
          <w:b/>
          <w:sz w:val="28"/>
          <w:szCs w:val="28"/>
        </w:rPr>
        <w:t>Труворово Городище</w:t>
      </w:r>
    </w:p>
    <w:p w:rsidR="00C74865" w:rsidRDefault="00C74865">
      <w:r w:rsidRPr="005D0F7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84.8pt;height:138pt;visibility:visible">
            <v:imagedata r:id="rId4" o:title=""/>
          </v:shape>
        </w:pict>
      </w:r>
      <w:r>
        <w:t xml:space="preserve">             </w:t>
      </w:r>
      <w:r w:rsidRPr="005D0F70">
        <w:rPr>
          <w:noProof/>
        </w:rPr>
        <w:pict>
          <v:shape id="_x0000_i1026" type="#_x0000_t75" style="width:184.8pt;height:138pt;visibility:visible">
            <v:imagedata r:id="rId5" o:title=""/>
          </v:shape>
        </w:pict>
      </w:r>
    </w:p>
    <w:p w:rsidR="00C74865" w:rsidRDefault="00C74865">
      <w:pPr>
        <w:rPr>
          <w:sz w:val="28"/>
          <w:szCs w:val="28"/>
        </w:rPr>
      </w:pPr>
      <w:r w:rsidRPr="00BC65A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</w:t>
      </w:r>
      <w:r w:rsidRPr="00BC65A2">
        <w:rPr>
          <w:sz w:val="28"/>
          <w:szCs w:val="28"/>
        </w:rPr>
        <w:t>Труворов крест</w:t>
      </w:r>
    </w:p>
    <w:p w:rsidR="00C74865" w:rsidRDefault="00C74865" w:rsidP="00B564BB">
      <w:pPr>
        <w:rPr>
          <w:sz w:val="28"/>
          <w:szCs w:val="28"/>
        </w:rPr>
      </w:pPr>
      <w:r w:rsidRPr="00B5416D">
        <w:rPr>
          <w:sz w:val="28"/>
          <w:szCs w:val="28"/>
        </w:rPr>
        <w:t xml:space="preserve">Изборск - один из древнейших городов на Руси, впервые упоминается в летописи под 862 годом. Старше него только Киев, Новгород, Смоленск и Белоозеро, а ровесниками являются Ладога, Муром, Полоцк и Ростов. Трурово городище – это остатки летописного города Изборска. </w:t>
      </w:r>
    </w:p>
    <w:p w:rsidR="00C74865" w:rsidRDefault="00C74865" w:rsidP="00B564BB">
      <w:pPr>
        <w:rPr>
          <w:sz w:val="28"/>
          <w:szCs w:val="28"/>
        </w:rPr>
      </w:pPr>
      <w:r w:rsidRPr="0056511D">
        <w:rPr>
          <w:sz w:val="28"/>
          <w:szCs w:val="28"/>
        </w:rPr>
        <w:t>В развитии хозяйственной дея</w:t>
      </w:r>
      <w:r>
        <w:rPr>
          <w:sz w:val="28"/>
          <w:szCs w:val="28"/>
        </w:rPr>
        <w:t>тельности и расселении человека</w:t>
      </w:r>
      <w:r w:rsidRPr="0056511D">
        <w:rPr>
          <w:sz w:val="28"/>
          <w:szCs w:val="28"/>
        </w:rPr>
        <w:t xml:space="preserve"> большую роль всегда  играл рельеф. Именно поэтому на рубеже VII-VIII веков поя</w:t>
      </w:r>
      <w:r>
        <w:rPr>
          <w:sz w:val="28"/>
          <w:szCs w:val="28"/>
        </w:rPr>
        <w:t>вилось поселение на территории Старого Изборска- Труворо</w:t>
      </w:r>
      <w:r w:rsidRPr="0056511D">
        <w:rPr>
          <w:sz w:val="28"/>
          <w:szCs w:val="28"/>
        </w:rPr>
        <w:t xml:space="preserve">во Городище. Оно было первым укрепленным стратегическим пунктом. Его положение на открытой площадке, ограниченной долиной и  Змеиной балкой, создавало естественную  преграду для врагов. И в период </w:t>
      </w:r>
      <w:r w:rsidRPr="0056511D">
        <w:rPr>
          <w:sz w:val="28"/>
          <w:szCs w:val="28"/>
          <w:lang w:val="en-US"/>
        </w:rPr>
        <w:t>VIII</w:t>
      </w:r>
      <w:r w:rsidRPr="0056511D">
        <w:rPr>
          <w:sz w:val="28"/>
          <w:szCs w:val="28"/>
        </w:rPr>
        <w:t>-</w:t>
      </w:r>
      <w:r w:rsidRPr="0056511D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Х веков Труворово Г</w:t>
      </w:r>
      <w:r w:rsidRPr="0056511D">
        <w:rPr>
          <w:sz w:val="28"/>
          <w:szCs w:val="28"/>
        </w:rPr>
        <w:t>ородище стало одним из крупнейших центром поселения славян</w:t>
      </w:r>
      <w:r>
        <w:rPr>
          <w:sz w:val="28"/>
          <w:szCs w:val="28"/>
        </w:rPr>
        <w:t xml:space="preserve">  кривичей</w:t>
      </w:r>
      <w:r w:rsidRPr="0056511D">
        <w:rPr>
          <w:sz w:val="28"/>
          <w:szCs w:val="28"/>
        </w:rPr>
        <w:t>. К X век</w:t>
      </w:r>
      <w:r>
        <w:rPr>
          <w:sz w:val="28"/>
          <w:szCs w:val="28"/>
        </w:rPr>
        <w:t xml:space="preserve">у город значительно расширяется </w:t>
      </w:r>
      <w:r w:rsidRPr="0056511D">
        <w:rPr>
          <w:sz w:val="28"/>
          <w:szCs w:val="28"/>
        </w:rPr>
        <w:t xml:space="preserve"> и  состоит из двух укрепленных мощными деревянными стенами част</w:t>
      </w:r>
      <w:r>
        <w:rPr>
          <w:sz w:val="28"/>
          <w:szCs w:val="28"/>
        </w:rPr>
        <w:t xml:space="preserve">ей: княжеско-дружинного детинца </w:t>
      </w:r>
      <w:r w:rsidRPr="0056511D">
        <w:rPr>
          <w:sz w:val="28"/>
          <w:szCs w:val="28"/>
        </w:rPr>
        <w:t xml:space="preserve"> и окольного го</w:t>
      </w:r>
      <w:r>
        <w:rPr>
          <w:sz w:val="28"/>
          <w:szCs w:val="28"/>
        </w:rPr>
        <w:t>рода, населенного ремесленниками</w:t>
      </w:r>
      <w:r w:rsidRPr="0056511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56511D">
        <w:rPr>
          <w:sz w:val="28"/>
          <w:szCs w:val="28"/>
        </w:rPr>
        <w:t>С внешней стороны</w:t>
      </w:r>
      <w:r>
        <w:rPr>
          <w:sz w:val="28"/>
          <w:szCs w:val="28"/>
        </w:rPr>
        <w:t>,</w:t>
      </w:r>
      <w:r w:rsidRPr="0056511D">
        <w:rPr>
          <w:sz w:val="28"/>
          <w:szCs w:val="28"/>
        </w:rPr>
        <w:t xml:space="preserve"> кроме естественной защиты</w:t>
      </w:r>
      <w:r>
        <w:rPr>
          <w:sz w:val="28"/>
          <w:szCs w:val="28"/>
        </w:rPr>
        <w:t>,</w:t>
      </w:r>
      <w:r w:rsidRPr="0056511D">
        <w:rPr>
          <w:sz w:val="28"/>
          <w:szCs w:val="28"/>
        </w:rPr>
        <w:t xml:space="preserve"> город был </w:t>
      </w:r>
      <w:r>
        <w:rPr>
          <w:sz w:val="28"/>
          <w:szCs w:val="28"/>
        </w:rPr>
        <w:t>защищен</w:t>
      </w:r>
      <w:r w:rsidRPr="0056511D">
        <w:rPr>
          <w:sz w:val="28"/>
          <w:szCs w:val="28"/>
        </w:rPr>
        <w:t xml:space="preserve"> валом высотой до </w:t>
      </w:r>
      <w:smartTag w:uri="urn:schemas-microsoft-com:office:smarttags" w:element="metricconverter">
        <w:smartTagPr>
          <w:attr w:name="ProductID" w:val="6 м"/>
        </w:smartTagPr>
        <w:r w:rsidRPr="0056511D">
          <w:rPr>
            <w:sz w:val="28"/>
            <w:szCs w:val="28"/>
          </w:rPr>
          <w:t>6 м</w:t>
        </w:r>
      </w:smartTag>
      <w:r w:rsidRPr="0056511D">
        <w:rPr>
          <w:sz w:val="28"/>
          <w:szCs w:val="28"/>
        </w:rPr>
        <w:t xml:space="preserve"> и рвом глубиной около </w:t>
      </w:r>
      <w:smartTag w:uri="urn:schemas-microsoft-com:office:smarttags" w:element="metricconverter">
        <w:smartTagPr>
          <w:attr w:name="ProductID" w:val="3 м"/>
        </w:smartTagPr>
        <w:r w:rsidRPr="0056511D">
          <w:rPr>
            <w:sz w:val="28"/>
            <w:szCs w:val="28"/>
          </w:rPr>
          <w:t>3 м</w:t>
        </w:r>
      </w:smartTag>
      <w:r w:rsidRPr="0056511D">
        <w:rPr>
          <w:sz w:val="28"/>
          <w:szCs w:val="28"/>
        </w:rPr>
        <w:t xml:space="preserve">.  В его центральной части  была  площадь, на которой происходили бурные племенные собрания (вече), устраивались языческие празднества и гадания.  </w:t>
      </w:r>
      <w:r>
        <w:rPr>
          <w:sz w:val="28"/>
          <w:szCs w:val="28"/>
        </w:rPr>
        <w:t xml:space="preserve"> Однако, появление в XIII-XIV в. </w:t>
      </w:r>
      <w:r w:rsidRPr="0056511D">
        <w:rPr>
          <w:sz w:val="28"/>
          <w:szCs w:val="28"/>
        </w:rPr>
        <w:t xml:space="preserve"> огнестрельного оружия привело к тому, что естественная защита Труворов</w:t>
      </w:r>
      <w:r>
        <w:rPr>
          <w:sz w:val="28"/>
          <w:szCs w:val="28"/>
        </w:rPr>
        <w:t>а</w:t>
      </w:r>
      <w:r w:rsidRPr="0056511D">
        <w:rPr>
          <w:sz w:val="28"/>
          <w:szCs w:val="28"/>
        </w:rPr>
        <w:t xml:space="preserve"> городища</w:t>
      </w:r>
      <w:r>
        <w:rPr>
          <w:sz w:val="28"/>
          <w:szCs w:val="28"/>
        </w:rPr>
        <w:t xml:space="preserve"> оказалась недостаточной</w:t>
      </w:r>
      <w:r w:rsidRPr="0056511D">
        <w:rPr>
          <w:sz w:val="28"/>
          <w:szCs w:val="28"/>
        </w:rPr>
        <w:t>. Потому в XIV веке крепость перенесли на более высокое место - на Жеравью гору.</w:t>
      </w:r>
    </w:p>
    <w:p w:rsidR="00C74865" w:rsidRDefault="00C74865" w:rsidP="00E11836">
      <w:r>
        <w:rPr>
          <w:sz w:val="28"/>
          <w:szCs w:val="28"/>
        </w:rPr>
        <w:t xml:space="preserve">На Городище сохранилась интереснейшая достопримечательность – </w:t>
      </w:r>
      <w:r w:rsidRPr="00E11836">
        <w:rPr>
          <w:sz w:val="28"/>
          <w:szCs w:val="28"/>
        </w:rPr>
        <w:t>каменный крест высотой в 2,2м. По легенде считается, что он поставлен на могиле легендарного Трувора. Однако, к сожалению, археологи не только не нашли здесь Труворовой могилы, но и установили возраст креста, относящийся то ли к XIV, то ли к XV веку.</w:t>
      </w:r>
    </w:p>
    <w:p w:rsidR="00C74865" w:rsidRDefault="00C74865" w:rsidP="00B564BB">
      <w:pPr>
        <w:rPr>
          <w:sz w:val="28"/>
          <w:szCs w:val="28"/>
        </w:rPr>
      </w:pPr>
    </w:p>
    <w:p w:rsidR="00C74865" w:rsidRPr="0056511D" w:rsidRDefault="00C74865" w:rsidP="00B564BB">
      <w:pPr>
        <w:rPr>
          <w:sz w:val="28"/>
          <w:szCs w:val="28"/>
        </w:rPr>
      </w:pPr>
    </w:p>
    <w:p w:rsidR="00C74865" w:rsidRDefault="00C74865">
      <w:r>
        <w:t xml:space="preserve">                      </w:t>
      </w:r>
      <w:r w:rsidRPr="005D0F70">
        <w:rPr>
          <w:noProof/>
        </w:rPr>
        <w:pict>
          <v:shape id="_x0000_i1027" type="#_x0000_t75" style="width:298.8pt;height:224.4pt;visibility:visible">
            <v:imagedata r:id="rId6" o:title=""/>
          </v:shape>
        </w:pict>
      </w:r>
    </w:p>
    <w:p w:rsidR="00C74865" w:rsidRDefault="00C74865"/>
    <w:p w:rsidR="00C74865" w:rsidRDefault="00C74865"/>
    <w:sectPr w:rsidR="00C74865" w:rsidSect="00CB1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B80"/>
    <w:rsid w:val="00076ACE"/>
    <w:rsid w:val="00081556"/>
    <w:rsid w:val="00093D6B"/>
    <w:rsid w:val="000A2A34"/>
    <w:rsid w:val="00163122"/>
    <w:rsid w:val="0056511D"/>
    <w:rsid w:val="005D0F70"/>
    <w:rsid w:val="005D2E83"/>
    <w:rsid w:val="00894CC5"/>
    <w:rsid w:val="00972D0C"/>
    <w:rsid w:val="009B7602"/>
    <w:rsid w:val="009E5BB2"/>
    <w:rsid w:val="00A130CA"/>
    <w:rsid w:val="00B45004"/>
    <w:rsid w:val="00B5416D"/>
    <w:rsid w:val="00B564BB"/>
    <w:rsid w:val="00BC65A2"/>
    <w:rsid w:val="00C12B80"/>
    <w:rsid w:val="00C43C8B"/>
    <w:rsid w:val="00C74865"/>
    <w:rsid w:val="00CB1608"/>
    <w:rsid w:val="00DD3AB4"/>
    <w:rsid w:val="00E11836"/>
    <w:rsid w:val="00E4376C"/>
    <w:rsid w:val="00FE7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60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43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3C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277</Words>
  <Characters>1579</Characters>
  <Application>Microsoft Office Outlook</Application>
  <DocSecurity>0</DocSecurity>
  <Lines>0</Lines>
  <Paragraphs>0</Paragraphs>
  <ScaleCrop>false</ScaleCrop>
  <Company>МОУ СОШ47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Teacer1</dc:creator>
  <cp:keywords/>
  <dc:description/>
  <cp:lastModifiedBy>Пуденкова</cp:lastModifiedBy>
  <cp:revision>14</cp:revision>
  <dcterms:created xsi:type="dcterms:W3CDTF">2011-03-12T10:52:00Z</dcterms:created>
  <dcterms:modified xsi:type="dcterms:W3CDTF">2011-12-15T13:25:00Z</dcterms:modified>
</cp:coreProperties>
</file>